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5D46E" w14:textId="7FB42C3A" w:rsidR="00A465B4" w:rsidRPr="00F25496" w:rsidRDefault="00A465B4" w:rsidP="00A465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A77D2E">
        <w:rPr>
          <w:b/>
          <w:i/>
          <w:noProof/>
          <w:sz w:val="28"/>
        </w:rPr>
        <w:t>1022</w:t>
      </w:r>
    </w:p>
    <w:p w14:paraId="2B434A54" w14:textId="77777777" w:rsidR="00A465B4" w:rsidRDefault="00A465B4" w:rsidP="00A465B4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4F8749E3" w14:textId="77777777" w:rsidR="00A465B4" w:rsidRPr="00FB3E36" w:rsidRDefault="00A465B4" w:rsidP="00A465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AA0E45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01D9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683F6E6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E01CB" w:rsidRPr="000E01CB">
        <w:rPr>
          <w:rFonts w:ascii="Arial" w:eastAsia="Batang" w:hAnsi="Arial" w:cs="Arial"/>
          <w:b/>
          <w:sz w:val="24"/>
          <w:szCs w:val="24"/>
          <w:lang w:eastAsia="zh-CN"/>
        </w:rPr>
        <w:t>intent-driven management for network slicing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1D1BC3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352C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F32477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10D147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26352C" w:rsidRPr="0026352C">
        <w:t xml:space="preserve">New WID on </w:t>
      </w:r>
      <w:r w:rsidR="000E01CB" w:rsidRPr="000E01CB">
        <w:t>intent-driven management for network slicing</w:t>
      </w:r>
    </w:p>
    <w:p w14:paraId="289CB42C" w14:textId="2014517D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0E01CB" w:rsidRPr="000E01CB">
        <w:t>NETSLICE_IDMS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A98D79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6352C">
        <w:t>Rel-</w:t>
      </w:r>
      <w:r w:rsidR="0026352C" w:rsidRPr="0026352C"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F66DC72" w:rsidR="004260A5" w:rsidRPr="00700646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6E7210A5" w:rsidR="004260A5" w:rsidRDefault="0026352C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8F57AEF" w:rsidR="004260A5" w:rsidRDefault="0026352C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15F4A6B" w:rsidR="004260A5" w:rsidRDefault="0026352C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FB6AF5C" w:rsidR="004260A5" w:rsidRDefault="0026352C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C79F95D" w:rsidR="004260A5" w:rsidRDefault="0026352C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01106A4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7D1811" w:rsidR="004876B9" w:rsidRDefault="0026352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6352C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26352C">
        <w:trPr>
          <w:cantSplit/>
          <w:jc w:val="center"/>
        </w:trPr>
        <w:tc>
          <w:tcPr>
            <w:tcW w:w="1268" w:type="dxa"/>
          </w:tcPr>
          <w:p w14:paraId="5375D7E4" w14:textId="4CEF353E" w:rsidR="008835FC" w:rsidRDefault="000E01CB" w:rsidP="006C2E80">
            <w:pPr>
              <w:pStyle w:val="TAL"/>
            </w:pPr>
            <w:r>
              <w:rPr>
                <w:rFonts w:cs="Arial"/>
                <w:szCs w:val="18"/>
              </w:rPr>
              <w:t>FS_NETSLICE_IDMS</w:t>
            </w:r>
          </w:p>
        </w:tc>
        <w:tc>
          <w:tcPr>
            <w:tcW w:w="934" w:type="dxa"/>
          </w:tcPr>
          <w:p w14:paraId="6AE820B7" w14:textId="52776CFB" w:rsidR="008835FC" w:rsidRDefault="0026352C" w:rsidP="006C2E80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663BF2FB" w14:textId="0ED7BD7C" w:rsidR="008835FC" w:rsidRDefault="000E01CB" w:rsidP="006C2E80">
            <w:pPr>
              <w:pStyle w:val="TAL"/>
            </w:pPr>
            <w:r>
              <w:rPr>
                <w:rFonts w:cs="Arial"/>
                <w:kern w:val="24"/>
                <w:szCs w:val="18"/>
                <w:lang w:val="en-US"/>
              </w:rPr>
              <w:t>950039</w:t>
            </w:r>
          </w:p>
        </w:tc>
        <w:tc>
          <w:tcPr>
            <w:tcW w:w="6010" w:type="dxa"/>
          </w:tcPr>
          <w:p w14:paraId="24E5739B" w14:textId="1572FB46" w:rsidR="008835FC" w:rsidRPr="00251D80" w:rsidRDefault="000E01CB" w:rsidP="006C2E80">
            <w:pPr>
              <w:pStyle w:val="TAL"/>
            </w:pPr>
            <w:r w:rsidRPr="000E01CB">
              <w:t>Study on intent-driven management for network slicing</w:t>
            </w:r>
          </w:p>
        </w:tc>
      </w:tr>
      <w:tr w:rsidR="000E01CB" w14:paraId="1A964ED1" w14:textId="77777777" w:rsidTr="0026352C">
        <w:trPr>
          <w:cantSplit/>
          <w:jc w:val="center"/>
        </w:trPr>
        <w:tc>
          <w:tcPr>
            <w:tcW w:w="1268" w:type="dxa"/>
          </w:tcPr>
          <w:p w14:paraId="3C899275" w14:textId="77777777" w:rsidR="000E01CB" w:rsidRPr="0026352C" w:rsidRDefault="000E01CB" w:rsidP="006C2E80">
            <w:pPr>
              <w:pStyle w:val="TAL"/>
            </w:pPr>
          </w:p>
        </w:tc>
        <w:tc>
          <w:tcPr>
            <w:tcW w:w="934" w:type="dxa"/>
          </w:tcPr>
          <w:p w14:paraId="04C45C9D" w14:textId="77777777" w:rsidR="000E01CB" w:rsidRDefault="000E01CB" w:rsidP="006C2E80">
            <w:pPr>
              <w:pStyle w:val="TAL"/>
            </w:pPr>
          </w:p>
        </w:tc>
        <w:tc>
          <w:tcPr>
            <w:tcW w:w="1101" w:type="dxa"/>
          </w:tcPr>
          <w:p w14:paraId="7C2198CC" w14:textId="77777777" w:rsidR="000E01CB" w:rsidRDefault="000E01CB" w:rsidP="006C2E80">
            <w:pPr>
              <w:pStyle w:val="TAL"/>
            </w:pPr>
          </w:p>
        </w:tc>
        <w:tc>
          <w:tcPr>
            <w:tcW w:w="6010" w:type="dxa"/>
          </w:tcPr>
          <w:p w14:paraId="2FEFB8EE" w14:textId="77777777" w:rsidR="000E01CB" w:rsidRDefault="000E01CB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01CFEBC2" w:rsidR="00746F46" w:rsidRPr="0026352C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E58F5F9" w:rsidR="008835FC" w:rsidRDefault="000E01CB" w:rsidP="006C2E80">
            <w:pPr>
              <w:pStyle w:val="TAL"/>
            </w:pPr>
            <w:proofErr w:type="spellStart"/>
            <w:r>
              <w:rPr>
                <w:rFonts w:cs="Arial"/>
                <w:kern w:val="24"/>
                <w:szCs w:val="18"/>
                <w:lang w:val="en-US"/>
              </w:rPr>
              <w:t>FS_eIDMS_MN</w:t>
            </w:r>
            <w:proofErr w:type="spellEnd"/>
          </w:p>
        </w:tc>
        <w:tc>
          <w:tcPr>
            <w:tcW w:w="3326" w:type="dxa"/>
          </w:tcPr>
          <w:p w14:paraId="6AD6B1DF" w14:textId="38C1F66A" w:rsidR="008835FC" w:rsidRDefault="000E01CB" w:rsidP="006C2E80">
            <w:pPr>
              <w:pStyle w:val="TAL"/>
            </w:pPr>
            <w:r w:rsidRPr="000E01CB">
              <w:t>Study on enhanced intent driven management services for mobile networks</w:t>
            </w: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94DF7B4" w14:textId="19C9ED5E" w:rsidR="0046609C" w:rsidRDefault="008A76FD" w:rsidP="006C2E80">
      <w:r>
        <w:t>3</w:t>
      </w:r>
      <w:r>
        <w:tab/>
      </w:r>
      <w:proofErr w:type="spellStart"/>
      <w:r>
        <w:t>Justification</w:t>
      </w:r>
      <w:r w:rsidR="001447B0">
        <w:t>Intent</w:t>
      </w:r>
      <w:proofErr w:type="spellEnd"/>
      <w:r w:rsidR="001447B0">
        <w:t xml:space="preserve"> </w:t>
      </w:r>
      <w:r w:rsidR="00357680">
        <w:t xml:space="preserve">management </w:t>
      </w:r>
      <w:r w:rsidR="001447B0">
        <w:t xml:space="preserve">is a way to raise the abstraction level of the input to </w:t>
      </w:r>
      <w:r w:rsidR="00EB72EE">
        <w:t>resources making them more autonomous. The consumer express</w:t>
      </w:r>
      <w:r w:rsidR="00357680">
        <w:t>es</w:t>
      </w:r>
      <w:r w:rsidR="00EB72EE">
        <w:t xml:space="preserve"> what characteristics is wanted, and the producer takes care of which resources that are needed and to assure that the wanted characteristics are fulfilled.</w:t>
      </w:r>
    </w:p>
    <w:p w14:paraId="2A6BB9C7" w14:textId="69491496" w:rsidR="00EB72EE" w:rsidRDefault="00EB72EE" w:rsidP="00EB72EE">
      <w:r>
        <w:t xml:space="preserve">The existing </w:t>
      </w:r>
      <w:r w:rsidR="00CE33B6">
        <w:t xml:space="preserve">Network Slicing </w:t>
      </w:r>
      <w:r>
        <w:t xml:space="preserve">configuration feature is expressing what characteristics are wanted for the </w:t>
      </w:r>
      <w:proofErr w:type="spellStart"/>
      <w:r w:rsidRPr="00EA03E5">
        <w:rPr>
          <w:rFonts w:ascii="Courier New" w:hAnsi="Courier New" w:cs="Courier New"/>
          <w:lang w:eastAsia="zh-CN"/>
        </w:rPr>
        <w:t>NetworkSlice</w:t>
      </w:r>
      <w:proofErr w:type="spellEnd"/>
      <w:r>
        <w:t xml:space="preserve"> and </w:t>
      </w:r>
      <w:proofErr w:type="spellStart"/>
      <w:r w:rsidR="00EA03E5">
        <w:rPr>
          <w:rFonts w:ascii="Courier New" w:hAnsi="Courier New" w:cs="Courier New"/>
          <w:lang w:eastAsia="zh-CN"/>
        </w:rPr>
        <w:t>NetworkSliceSubnet</w:t>
      </w:r>
      <w:proofErr w:type="spellEnd"/>
      <w:r w:rsidR="00EA03E5">
        <w:t xml:space="preserve"> </w:t>
      </w:r>
      <w:r>
        <w:t xml:space="preserve">resources. However, the fulfilment is decoupled from the configuration feature. </w:t>
      </w:r>
      <w:proofErr w:type="gramStart"/>
      <w:r>
        <w:t>So</w:t>
      </w:r>
      <w:proofErr w:type="gramEnd"/>
      <w:r>
        <w:t xml:space="preserve"> introducing intents for Network Slicing is taking yet another step towards zero touch and autonomous networks.</w:t>
      </w:r>
    </w:p>
    <w:p w14:paraId="437139AD" w14:textId="77777777" w:rsidR="00F847D6" w:rsidRDefault="00F847D6" w:rsidP="00F847D6">
      <w:r>
        <w:t xml:space="preserve">The study </w:t>
      </w:r>
      <w:r w:rsidRPr="004D4CBC">
        <w:t xml:space="preserve">on </w:t>
      </w:r>
      <w:r>
        <w:t xml:space="preserve">intent-driven management for network slicing investigated the possibility of </w:t>
      </w:r>
      <w:r w:rsidRPr="004D4CBC">
        <w:t>specifying an alternative solution for network slice management fully based on intent-</w:t>
      </w:r>
      <w:r>
        <w:t>driven</w:t>
      </w:r>
      <w:r w:rsidRPr="004D4CBC">
        <w:t xml:space="preserve"> management</w:t>
      </w:r>
      <w:r>
        <w:t xml:space="preserve">. </w:t>
      </w:r>
    </w:p>
    <w:p w14:paraId="3E2F9170" w14:textId="18C6116C" w:rsidR="00833128" w:rsidRPr="006C2E80" w:rsidRDefault="00F847D6" w:rsidP="00974EEC">
      <w:r>
        <w:t>The study included p</w:t>
      </w:r>
      <w:r w:rsidRPr="008F7654">
        <w:t xml:space="preserve">otential mapping of slice management concepts, use cases and operations to intent-driven management concepts, use cases and operations </w:t>
      </w:r>
      <w:r>
        <w:t>both for</w:t>
      </w:r>
      <w:r w:rsidRPr="008F7654">
        <w:t xml:space="preserve"> </w:t>
      </w:r>
      <w:r w:rsidR="00561578">
        <w:t>provisioning</w:t>
      </w:r>
      <w:r w:rsidRPr="008F7654">
        <w:t xml:space="preserve"> and assurance</w:t>
      </w:r>
      <w:r>
        <w:t xml:space="preserve"> scenarios.</w:t>
      </w:r>
      <w:r w:rsidR="000F507B">
        <w:t xml:space="preserve"> </w:t>
      </w:r>
      <w:r w:rsidR="00646F36">
        <w:t xml:space="preserve">This </w:t>
      </w:r>
      <w:r w:rsidR="00CC7E81">
        <w:t xml:space="preserve">work item is aimed for normative work of </w:t>
      </w:r>
      <w:r w:rsidR="00DC7A60">
        <w:t xml:space="preserve">Intent driven management for </w:t>
      </w:r>
      <w:r w:rsidR="00752963">
        <w:t xml:space="preserve">Network slicing </w:t>
      </w:r>
      <w:proofErr w:type="spellStart"/>
      <w:r w:rsidR="00752963">
        <w:t>usecases</w:t>
      </w:r>
      <w:proofErr w:type="spellEnd"/>
      <w:r w:rsidR="00752963"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7FDBB3A7" w:rsidR="006C2E80" w:rsidRDefault="002405A3" w:rsidP="006C2E80">
      <w:r>
        <w:t xml:space="preserve">To </w:t>
      </w:r>
      <w:r w:rsidR="001447B0">
        <w:t>specify intents for the Network Slicing feature in</w:t>
      </w:r>
      <w:r>
        <w:t xml:space="preserve"> </w:t>
      </w:r>
      <w:r w:rsidR="001447B0">
        <w:t xml:space="preserve">an </w:t>
      </w:r>
      <w:r>
        <w:t>SBMA specification</w:t>
      </w:r>
      <w:r w:rsidR="001447B0">
        <w:t>.</w:t>
      </w:r>
    </w:p>
    <w:p w14:paraId="1438A3FA" w14:textId="3709D5A9" w:rsidR="008D47B1" w:rsidRDefault="001447B0" w:rsidP="008D47B1">
      <w:pPr>
        <w:pStyle w:val="ListParagraph"/>
        <w:numPr>
          <w:ilvl w:val="0"/>
          <w:numId w:val="20"/>
        </w:numPr>
      </w:pPr>
      <w:r>
        <w:t xml:space="preserve">To </w:t>
      </w:r>
      <w:r w:rsidR="00561578">
        <w:t>update the existing</w:t>
      </w:r>
      <w:r>
        <w:t xml:space="preserve"> TS for intents </w:t>
      </w:r>
      <w:r w:rsidR="00561578">
        <w:t>28.312</w:t>
      </w:r>
      <w:r w:rsidR="008D47B1">
        <w:t>,</w:t>
      </w:r>
    </w:p>
    <w:p w14:paraId="0A555E53" w14:textId="6BBB0793" w:rsidR="008D47B1" w:rsidRDefault="001447B0" w:rsidP="008D47B1">
      <w:pPr>
        <w:pStyle w:val="ListParagraph"/>
        <w:numPr>
          <w:ilvl w:val="0"/>
          <w:numId w:val="20"/>
        </w:numPr>
      </w:pPr>
      <w:r>
        <w:t xml:space="preserve">To specify the input </w:t>
      </w:r>
      <w:r w:rsidR="00215F4A">
        <w:t xml:space="preserve">which is mainly based on </w:t>
      </w:r>
      <w:r w:rsidR="00561578">
        <w:t xml:space="preserve">Provisioning and </w:t>
      </w:r>
      <w:r w:rsidR="00646F36">
        <w:t xml:space="preserve">Assurance use cases </w:t>
      </w:r>
      <w:r w:rsidR="00215F4A">
        <w:t xml:space="preserve">of what is </w:t>
      </w:r>
      <w:r>
        <w:t xml:space="preserve">specified in </w:t>
      </w:r>
      <w:r w:rsidR="00561578">
        <w:t xml:space="preserve">28.531, </w:t>
      </w:r>
      <w:r>
        <w:t>28.541</w:t>
      </w:r>
      <w:r w:rsidR="00215F4A">
        <w:t xml:space="preserve"> and 28.312</w:t>
      </w:r>
      <w:r>
        <w:t>.</w:t>
      </w:r>
    </w:p>
    <w:p w14:paraId="6D441DFE" w14:textId="76D6CB30" w:rsidR="00215F4A" w:rsidRDefault="00215F4A" w:rsidP="008D47B1">
      <w:pPr>
        <w:pStyle w:val="ListParagraph"/>
        <w:numPr>
          <w:ilvl w:val="0"/>
          <w:numId w:val="20"/>
        </w:numPr>
      </w:pPr>
      <w:r>
        <w:t>To specify intent driven management service for Network Slicing.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A6BC5F5" w:rsidR="00FF3F0C" w:rsidRPr="000F6331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3FD2F0C7" w:rsidR="00BB5EBF" w:rsidRPr="000F6331" w:rsidRDefault="00BB5EBF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05C7C805" w14:textId="7CAE251E" w:rsidR="00FF3F0C" w:rsidRPr="000F6331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7CEA56" w14:textId="64F7420F" w:rsidR="00FF3F0C" w:rsidRPr="00363767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47484899" w14:textId="045FA987" w:rsidR="00FF3F0C" w:rsidRPr="00363767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3B160081" w14:textId="070921BB" w:rsidR="00FF3F0C" w:rsidRPr="000F6331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0F6331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0C7A86D" w:rsidR="000F6331" w:rsidRPr="000F6331" w:rsidRDefault="000F6331" w:rsidP="000F6331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43E70D9D" w14:textId="12DFDA55" w:rsidR="000F6331" w:rsidRPr="000F6331" w:rsidRDefault="000F6331" w:rsidP="000F6331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12022B30" w14:textId="625931FE" w:rsidR="000F6331" w:rsidRPr="000F6331" w:rsidRDefault="000F6331" w:rsidP="000F6331">
            <w:pPr>
              <w:pStyle w:val="TAL"/>
              <w:rPr>
                <w:iCs/>
              </w:rPr>
            </w:pPr>
          </w:p>
        </w:tc>
        <w:tc>
          <w:tcPr>
            <w:tcW w:w="993" w:type="dxa"/>
          </w:tcPr>
          <w:p w14:paraId="783F7A2B" w14:textId="4B4CF4D3" w:rsidR="000F6331" w:rsidRPr="00363767" w:rsidRDefault="000F6331" w:rsidP="000F6331">
            <w:pPr>
              <w:pStyle w:val="TAL"/>
              <w:rPr>
                <w:iCs/>
              </w:rPr>
            </w:pPr>
          </w:p>
        </w:tc>
        <w:tc>
          <w:tcPr>
            <w:tcW w:w="1074" w:type="dxa"/>
          </w:tcPr>
          <w:p w14:paraId="363ECA7E" w14:textId="550210D7" w:rsidR="000F6331" w:rsidRPr="00363767" w:rsidRDefault="000F6331" w:rsidP="000F6331">
            <w:pPr>
              <w:pStyle w:val="TAL"/>
              <w:rPr>
                <w:iCs/>
              </w:rPr>
            </w:pPr>
          </w:p>
        </w:tc>
        <w:tc>
          <w:tcPr>
            <w:tcW w:w="2186" w:type="dxa"/>
          </w:tcPr>
          <w:p w14:paraId="21EB1BD1" w14:textId="154D6400" w:rsidR="000F6331" w:rsidRPr="000F6331" w:rsidRDefault="000F6331" w:rsidP="000F6331">
            <w:pPr>
              <w:pStyle w:val="TAL"/>
              <w:rPr>
                <w:iCs/>
              </w:rPr>
            </w:pPr>
          </w:p>
        </w:tc>
      </w:tr>
      <w:tr w:rsidR="000F6331" w:rsidRPr="00251D80" w14:paraId="6FB12B77" w14:textId="77777777" w:rsidTr="006C2E80">
        <w:trPr>
          <w:cantSplit/>
          <w:jc w:val="center"/>
        </w:trPr>
        <w:tc>
          <w:tcPr>
            <w:tcW w:w="1617" w:type="dxa"/>
          </w:tcPr>
          <w:p w14:paraId="241F01CB" w14:textId="78AC400C" w:rsidR="000F6331" w:rsidRPr="000F6331" w:rsidRDefault="000F6331" w:rsidP="000F6331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54948A15" w14:textId="5B2A1674" w:rsidR="000F6331" w:rsidRPr="000F6331" w:rsidRDefault="000F6331" w:rsidP="000F6331">
            <w:pPr>
              <w:pStyle w:val="TAL"/>
              <w:rPr>
                <w:i/>
                <w:iCs/>
              </w:rPr>
            </w:pPr>
          </w:p>
        </w:tc>
        <w:tc>
          <w:tcPr>
            <w:tcW w:w="2409" w:type="dxa"/>
          </w:tcPr>
          <w:p w14:paraId="61823074" w14:textId="5F6C5C9F" w:rsidR="000F6331" w:rsidRPr="000F6331" w:rsidRDefault="000F6331" w:rsidP="000F6331">
            <w:pPr>
              <w:pStyle w:val="TAL"/>
              <w:rPr>
                <w:i/>
                <w:iCs/>
              </w:rPr>
            </w:pPr>
          </w:p>
        </w:tc>
        <w:tc>
          <w:tcPr>
            <w:tcW w:w="993" w:type="dxa"/>
          </w:tcPr>
          <w:p w14:paraId="5A89B066" w14:textId="6110DFF3" w:rsidR="000F6331" w:rsidRPr="00363767" w:rsidRDefault="000F6331" w:rsidP="000F6331">
            <w:pPr>
              <w:pStyle w:val="TAL"/>
              <w:rPr>
                <w:i/>
                <w:iCs/>
              </w:rPr>
            </w:pPr>
          </w:p>
        </w:tc>
        <w:tc>
          <w:tcPr>
            <w:tcW w:w="1074" w:type="dxa"/>
          </w:tcPr>
          <w:p w14:paraId="6F412639" w14:textId="529CB677" w:rsidR="000F6331" w:rsidRPr="00363767" w:rsidRDefault="000F6331" w:rsidP="000F6331">
            <w:pPr>
              <w:pStyle w:val="TAL"/>
              <w:rPr>
                <w:i/>
                <w:iCs/>
              </w:rPr>
            </w:pPr>
          </w:p>
        </w:tc>
        <w:tc>
          <w:tcPr>
            <w:tcW w:w="2186" w:type="dxa"/>
          </w:tcPr>
          <w:p w14:paraId="31644B80" w14:textId="76952441" w:rsidR="000F6331" w:rsidRPr="00A42345" w:rsidRDefault="000F6331" w:rsidP="000F6331">
            <w:pPr>
              <w:pStyle w:val="TAL"/>
            </w:pPr>
          </w:p>
        </w:tc>
      </w:tr>
      <w:tr w:rsidR="000F6331" w:rsidRPr="00251D80" w14:paraId="588FF098" w14:textId="77777777" w:rsidTr="006C2E80">
        <w:trPr>
          <w:cantSplit/>
          <w:jc w:val="center"/>
        </w:trPr>
        <w:tc>
          <w:tcPr>
            <w:tcW w:w="1617" w:type="dxa"/>
          </w:tcPr>
          <w:p w14:paraId="1F80F76A" w14:textId="3DCA4212" w:rsidR="000F6331" w:rsidRPr="000F6331" w:rsidRDefault="000F6331" w:rsidP="000F6331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31A058A1" w14:textId="2215EA4D" w:rsidR="000F6331" w:rsidRPr="000F6331" w:rsidRDefault="000F6331" w:rsidP="000F6331">
            <w:pPr>
              <w:pStyle w:val="TAL"/>
              <w:rPr>
                <w:i/>
                <w:iCs/>
              </w:rPr>
            </w:pPr>
          </w:p>
        </w:tc>
        <w:tc>
          <w:tcPr>
            <w:tcW w:w="2409" w:type="dxa"/>
          </w:tcPr>
          <w:p w14:paraId="6F74D806" w14:textId="3C4E4766" w:rsidR="000F6331" w:rsidRPr="000F6331" w:rsidRDefault="000F6331" w:rsidP="000F6331">
            <w:pPr>
              <w:pStyle w:val="TAL"/>
              <w:rPr>
                <w:i/>
                <w:iCs/>
              </w:rPr>
            </w:pPr>
          </w:p>
        </w:tc>
        <w:tc>
          <w:tcPr>
            <w:tcW w:w="993" w:type="dxa"/>
          </w:tcPr>
          <w:p w14:paraId="70905F94" w14:textId="57DFB5CC" w:rsidR="000F6331" w:rsidRPr="00363767" w:rsidRDefault="000F6331" w:rsidP="000F6331">
            <w:pPr>
              <w:pStyle w:val="TAL"/>
              <w:rPr>
                <w:i/>
                <w:iCs/>
              </w:rPr>
            </w:pPr>
          </w:p>
        </w:tc>
        <w:tc>
          <w:tcPr>
            <w:tcW w:w="1074" w:type="dxa"/>
          </w:tcPr>
          <w:p w14:paraId="6DAFA547" w14:textId="4968E32B" w:rsidR="000F6331" w:rsidRPr="00363767" w:rsidRDefault="000F6331" w:rsidP="000F6331">
            <w:pPr>
              <w:pStyle w:val="TAL"/>
              <w:rPr>
                <w:i/>
                <w:iCs/>
              </w:rPr>
            </w:pPr>
          </w:p>
        </w:tc>
        <w:tc>
          <w:tcPr>
            <w:tcW w:w="2186" w:type="dxa"/>
          </w:tcPr>
          <w:p w14:paraId="06648005" w14:textId="0321F962" w:rsidR="000F6331" w:rsidRPr="00A42345" w:rsidRDefault="000F6331" w:rsidP="000F6331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3B8DCDE" w:rsidR="009428A9" w:rsidRPr="00A42345" w:rsidRDefault="0031638A" w:rsidP="006C2E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1FD30E6" w:rsidR="009428A9" w:rsidRPr="00A42345" w:rsidRDefault="0031638A" w:rsidP="00A4234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Introducing intents for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2B0786F" w:rsidR="009428A9" w:rsidRPr="00363767" w:rsidRDefault="0031638A" w:rsidP="006C2E80">
            <w:pPr>
              <w:pStyle w:val="Guidance"/>
              <w:spacing w:after="0"/>
            </w:pPr>
            <w:r w:rsidRPr="00363767">
              <w:rPr>
                <w:i w:val="0"/>
                <w:iCs/>
              </w:rPr>
              <w:t>TSG 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A42345" w:rsidRPr="006C2E80" w14:paraId="473ADFC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3627" w14:textId="382BAD68" w:rsidR="00A42345" w:rsidRPr="00A42345" w:rsidRDefault="00A42345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6344" w14:textId="314ED41A" w:rsidR="00A42345" w:rsidRPr="00A42345" w:rsidRDefault="00A42345" w:rsidP="00A4234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ED2A" w14:textId="4D181E4A" w:rsidR="00A42345" w:rsidRPr="00363767" w:rsidRDefault="00A42345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2659" w14:textId="77777777" w:rsidR="00A42345" w:rsidRPr="006C2E80" w:rsidRDefault="00A42345" w:rsidP="006C2E80">
            <w:pPr>
              <w:pStyle w:val="Guidance"/>
              <w:spacing w:after="0"/>
            </w:pPr>
          </w:p>
        </w:tc>
      </w:tr>
      <w:tr w:rsidR="00A42345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DB898E5" w:rsidR="00A42345" w:rsidRPr="006C2E80" w:rsidRDefault="00A42345" w:rsidP="00A4234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783FE1F" w:rsidR="00A42345" w:rsidRPr="00A42345" w:rsidRDefault="00A42345" w:rsidP="00A4234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EA83EF3" w:rsidR="00A42345" w:rsidRPr="00363767" w:rsidRDefault="00A42345" w:rsidP="00A4234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A42345" w:rsidRPr="006C2E80" w:rsidRDefault="00A42345" w:rsidP="00A42345">
            <w:pPr>
              <w:pStyle w:val="TAL"/>
            </w:pPr>
          </w:p>
        </w:tc>
      </w:tr>
      <w:tr w:rsidR="00A42345" w:rsidRPr="006C2E80" w14:paraId="1DDEC06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C402" w14:textId="77528D8C" w:rsidR="00A42345" w:rsidRPr="006C2E80" w:rsidRDefault="00A42345" w:rsidP="00A4234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5791" w14:textId="1F8974CD" w:rsidR="00A42345" w:rsidRPr="00A42345" w:rsidRDefault="00A42345" w:rsidP="00A4234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4385" w14:textId="6DCE546B" w:rsidR="00A42345" w:rsidRPr="00363767" w:rsidRDefault="00A42345" w:rsidP="00A4234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2A18" w14:textId="77777777" w:rsidR="00A42345" w:rsidRPr="006C2E80" w:rsidRDefault="00A42345" w:rsidP="00A42345">
            <w:pPr>
              <w:pStyle w:val="TAL"/>
            </w:pPr>
          </w:p>
        </w:tc>
      </w:tr>
      <w:tr w:rsidR="00A42345" w:rsidRPr="006C2E80" w14:paraId="3AA7C3A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7C90" w14:textId="4B049C99" w:rsidR="00A42345" w:rsidRDefault="00A42345" w:rsidP="00A4234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4FBF" w14:textId="566DBD50" w:rsidR="00A42345" w:rsidRPr="00A42345" w:rsidRDefault="00A42345" w:rsidP="00A4234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0509" w14:textId="350D3317" w:rsidR="00A42345" w:rsidRPr="00363767" w:rsidRDefault="00A42345" w:rsidP="00A4234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2260" w14:textId="77777777" w:rsidR="00A42345" w:rsidRPr="006C2E80" w:rsidRDefault="00A42345" w:rsidP="00A42345">
            <w:pPr>
              <w:pStyle w:val="TAL"/>
            </w:pPr>
          </w:p>
        </w:tc>
      </w:tr>
      <w:tr w:rsidR="00A42345" w:rsidRPr="006C2E80" w14:paraId="735BECA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E6A9" w14:textId="7FC130C5" w:rsidR="00A42345" w:rsidRPr="006C2E80" w:rsidRDefault="00A42345" w:rsidP="00A4234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C8F3" w14:textId="7A7BF05E" w:rsidR="00A42345" w:rsidRPr="00A42345" w:rsidRDefault="00A42345" w:rsidP="00A4234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C6F3" w14:textId="0AF88110" w:rsidR="00A42345" w:rsidRPr="00363767" w:rsidRDefault="00A42345" w:rsidP="00A4234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4CB8" w14:textId="77777777" w:rsidR="00A42345" w:rsidRPr="006C2E80" w:rsidRDefault="00A42345" w:rsidP="00A42345">
            <w:pPr>
              <w:pStyle w:val="TAL"/>
            </w:pPr>
          </w:p>
        </w:tc>
      </w:tr>
      <w:tr w:rsidR="00A42345" w:rsidRPr="006C2E80" w14:paraId="6213B9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6A42" w14:textId="4086FAB9" w:rsidR="00A42345" w:rsidRDefault="00A42345" w:rsidP="00A4234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5A1D" w14:textId="0576FAFA" w:rsidR="00A42345" w:rsidRPr="00A42345" w:rsidRDefault="00A42345" w:rsidP="00A4234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F934" w14:textId="3178E1B0" w:rsidR="00A42345" w:rsidRPr="00363767" w:rsidRDefault="00A42345" w:rsidP="00A4234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2498" w14:textId="77777777" w:rsidR="00A42345" w:rsidRPr="006C2E80" w:rsidRDefault="00A42345" w:rsidP="00A42345">
            <w:pPr>
              <w:pStyle w:val="TAL"/>
            </w:pPr>
          </w:p>
        </w:tc>
      </w:tr>
      <w:tr w:rsidR="00A42345" w:rsidRPr="006C2E80" w14:paraId="2616C36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51E8" w14:textId="77777777" w:rsidR="00A42345" w:rsidRDefault="00A42345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F099" w14:textId="77777777" w:rsidR="00A42345" w:rsidRPr="006C2E80" w:rsidRDefault="00A42345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E3B7" w14:textId="77777777" w:rsidR="00A42345" w:rsidRPr="006C2E80" w:rsidRDefault="00A42345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BDEC" w14:textId="77777777" w:rsidR="00A42345" w:rsidRPr="006C2E80" w:rsidRDefault="00A42345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C108AC0" w:rsidR="006C2E80" w:rsidRPr="006C2E80" w:rsidRDefault="000E01CB" w:rsidP="006C2E80">
      <w:r>
        <w:t>Groenendijk</w:t>
      </w:r>
      <w:r w:rsidR="00905569">
        <w:t xml:space="preserve">, </w:t>
      </w:r>
      <w:r>
        <w:t>Jan</w:t>
      </w:r>
      <w:r w:rsidR="00905569">
        <w:t xml:space="preserve">, Ericsson, </w:t>
      </w:r>
      <w:r>
        <w:t>jan</w:t>
      </w:r>
      <w:r w:rsidR="00905569">
        <w:t>.</w:t>
      </w:r>
      <w:r>
        <w:t>groenendijk</w:t>
      </w:r>
      <w:r w:rsidR="00905569">
        <w:t>@ericsson.com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59D4D8" w:rsidR="00557B2E" w:rsidRPr="00557B2E" w:rsidRDefault="00905569" w:rsidP="006C2E80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8FAD25A" w:rsidR="006C2E80" w:rsidRPr="00557B2E" w:rsidRDefault="00905569" w:rsidP="006C2E80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7E77F23C" w:rsidR="0033027D" w:rsidRPr="00905569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07B357" w:rsidR="00557B2E" w:rsidRDefault="00905569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CE9BC" w14:textId="77777777" w:rsidR="00C80122" w:rsidRDefault="00C80122">
      <w:r>
        <w:separator/>
      </w:r>
    </w:p>
  </w:endnote>
  <w:endnote w:type="continuationSeparator" w:id="0">
    <w:p w14:paraId="3DC674C3" w14:textId="77777777" w:rsidR="00C80122" w:rsidRDefault="00C80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62359" w14:textId="77777777" w:rsidR="00C80122" w:rsidRDefault="00C80122">
      <w:r>
        <w:separator/>
      </w:r>
    </w:p>
  </w:footnote>
  <w:footnote w:type="continuationSeparator" w:id="0">
    <w:p w14:paraId="00C955B4" w14:textId="77777777" w:rsidR="00C80122" w:rsidRDefault="00C80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22991"/>
    <w:multiLevelType w:val="hybridMultilevel"/>
    <w:tmpl w:val="B0CE5CB0"/>
    <w:lvl w:ilvl="0" w:tplc="2000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64B59"/>
    <w:multiLevelType w:val="hybridMultilevel"/>
    <w:tmpl w:val="D0887A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BF63B78"/>
    <w:multiLevelType w:val="hybridMultilevel"/>
    <w:tmpl w:val="73BA46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4"/>
  </w:num>
  <w:num w:numId="5">
    <w:abstractNumId w:val="19"/>
  </w:num>
  <w:num w:numId="6">
    <w:abstractNumId w:val="18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2112"/>
    <w:rsid w:val="000E01CB"/>
    <w:rsid w:val="000E55AD"/>
    <w:rsid w:val="000E630D"/>
    <w:rsid w:val="000F507B"/>
    <w:rsid w:val="000F6331"/>
    <w:rsid w:val="001001BD"/>
    <w:rsid w:val="00102222"/>
    <w:rsid w:val="00120541"/>
    <w:rsid w:val="001211F3"/>
    <w:rsid w:val="00127B5D"/>
    <w:rsid w:val="00133B51"/>
    <w:rsid w:val="001447B0"/>
    <w:rsid w:val="00171925"/>
    <w:rsid w:val="00173998"/>
    <w:rsid w:val="00174617"/>
    <w:rsid w:val="001759A7"/>
    <w:rsid w:val="001A4192"/>
    <w:rsid w:val="001A7910"/>
    <w:rsid w:val="001B2327"/>
    <w:rsid w:val="001C5C86"/>
    <w:rsid w:val="001C718D"/>
    <w:rsid w:val="001E14C4"/>
    <w:rsid w:val="001F7D5F"/>
    <w:rsid w:val="001F7EB4"/>
    <w:rsid w:val="002000C2"/>
    <w:rsid w:val="00205F25"/>
    <w:rsid w:val="00215F4A"/>
    <w:rsid w:val="00221B1E"/>
    <w:rsid w:val="002249B4"/>
    <w:rsid w:val="002405A3"/>
    <w:rsid w:val="00240DCD"/>
    <w:rsid w:val="0024786B"/>
    <w:rsid w:val="00251D80"/>
    <w:rsid w:val="00254FB5"/>
    <w:rsid w:val="0026352C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3785"/>
    <w:rsid w:val="00311943"/>
    <w:rsid w:val="00314424"/>
    <w:rsid w:val="0031638A"/>
    <w:rsid w:val="003205AD"/>
    <w:rsid w:val="00321FF1"/>
    <w:rsid w:val="0033027D"/>
    <w:rsid w:val="00335107"/>
    <w:rsid w:val="00335FB2"/>
    <w:rsid w:val="00344158"/>
    <w:rsid w:val="00347B74"/>
    <w:rsid w:val="00355CB6"/>
    <w:rsid w:val="00357680"/>
    <w:rsid w:val="00363767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0B42"/>
    <w:rsid w:val="0046609C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1225A"/>
    <w:rsid w:val="0054287C"/>
    <w:rsid w:val="0055216E"/>
    <w:rsid w:val="00552C2C"/>
    <w:rsid w:val="005555B7"/>
    <w:rsid w:val="005562A8"/>
    <w:rsid w:val="005573BB"/>
    <w:rsid w:val="00557B2E"/>
    <w:rsid w:val="00561267"/>
    <w:rsid w:val="00561578"/>
    <w:rsid w:val="00570D53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6F36"/>
    <w:rsid w:val="00654893"/>
    <w:rsid w:val="00662741"/>
    <w:rsid w:val="006633A4"/>
    <w:rsid w:val="00667DD2"/>
    <w:rsid w:val="00671BBB"/>
    <w:rsid w:val="00682237"/>
    <w:rsid w:val="006A0EF8"/>
    <w:rsid w:val="006A45BA"/>
    <w:rsid w:val="006B01D9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6F4AF9"/>
    <w:rsid w:val="00700646"/>
    <w:rsid w:val="00706A1A"/>
    <w:rsid w:val="00707673"/>
    <w:rsid w:val="007162BE"/>
    <w:rsid w:val="00721122"/>
    <w:rsid w:val="00722267"/>
    <w:rsid w:val="00746F46"/>
    <w:rsid w:val="0075252A"/>
    <w:rsid w:val="00752963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838"/>
    <w:rsid w:val="007F522E"/>
    <w:rsid w:val="007F7421"/>
    <w:rsid w:val="00801F7F"/>
    <w:rsid w:val="0080428C"/>
    <w:rsid w:val="00813C1F"/>
    <w:rsid w:val="008146A2"/>
    <w:rsid w:val="00833128"/>
    <w:rsid w:val="00834A60"/>
    <w:rsid w:val="00837BCD"/>
    <w:rsid w:val="00850175"/>
    <w:rsid w:val="0085530D"/>
    <w:rsid w:val="00861561"/>
    <w:rsid w:val="00863E89"/>
    <w:rsid w:val="00865324"/>
    <w:rsid w:val="00872B3B"/>
    <w:rsid w:val="00880718"/>
    <w:rsid w:val="0088222A"/>
    <w:rsid w:val="008835FC"/>
    <w:rsid w:val="00885711"/>
    <w:rsid w:val="008901F6"/>
    <w:rsid w:val="00890433"/>
    <w:rsid w:val="00896C03"/>
    <w:rsid w:val="008A495D"/>
    <w:rsid w:val="008A76FD"/>
    <w:rsid w:val="008B114B"/>
    <w:rsid w:val="008B2D09"/>
    <w:rsid w:val="008B519F"/>
    <w:rsid w:val="008C0E78"/>
    <w:rsid w:val="008C537F"/>
    <w:rsid w:val="008D47B1"/>
    <w:rsid w:val="008D658B"/>
    <w:rsid w:val="008F7654"/>
    <w:rsid w:val="00905569"/>
    <w:rsid w:val="00922FCB"/>
    <w:rsid w:val="0092436E"/>
    <w:rsid w:val="00935CB0"/>
    <w:rsid w:val="00937C6F"/>
    <w:rsid w:val="009428A9"/>
    <w:rsid w:val="009437A2"/>
    <w:rsid w:val="00944B28"/>
    <w:rsid w:val="00967838"/>
    <w:rsid w:val="009743F4"/>
    <w:rsid w:val="00974EEC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6A7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345"/>
    <w:rsid w:val="00A465B4"/>
    <w:rsid w:val="00A47445"/>
    <w:rsid w:val="00A54F89"/>
    <w:rsid w:val="00A6656B"/>
    <w:rsid w:val="00A70E1E"/>
    <w:rsid w:val="00A73257"/>
    <w:rsid w:val="00A75586"/>
    <w:rsid w:val="00A77D2E"/>
    <w:rsid w:val="00A9081F"/>
    <w:rsid w:val="00A9188C"/>
    <w:rsid w:val="00A97002"/>
    <w:rsid w:val="00A97A52"/>
    <w:rsid w:val="00AA0D6A"/>
    <w:rsid w:val="00AA3233"/>
    <w:rsid w:val="00AB58BF"/>
    <w:rsid w:val="00AC1616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08E2"/>
    <w:rsid w:val="00BF68A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122"/>
    <w:rsid w:val="00CA0968"/>
    <w:rsid w:val="00CA168E"/>
    <w:rsid w:val="00CB0647"/>
    <w:rsid w:val="00CB4236"/>
    <w:rsid w:val="00CC72A4"/>
    <w:rsid w:val="00CC74B6"/>
    <w:rsid w:val="00CC7E81"/>
    <w:rsid w:val="00CD3153"/>
    <w:rsid w:val="00CE33B6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C7A60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2088"/>
    <w:rsid w:val="00E418DE"/>
    <w:rsid w:val="00E52C57"/>
    <w:rsid w:val="00E57E7D"/>
    <w:rsid w:val="00E84CD8"/>
    <w:rsid w:val="00E90B85"/>
    <w:rsid w:val="00E91679"/>
    <w:rsid w:val="00E92452"/>
    <w:rsid w:val="00E94CC1"/>
    <w:rsid w:val="00E950D8"/>
    <w:rsid w:val="00E96431"/>
    <w:rsid w:val="00EA03E5"/>
    <w:rsid w:val="00EB72EE"/>
    <w:rsid w:val="00EC26ED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2477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847D6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249B4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2</cp:revision>
  <cp:lastPrinted>2000-02-29T11:31:00Z</cp:lastPrinted>
  <dcterms:created xsi:type="dcterms:W3CDTF">2023-01-05T15:53:00Z</dcterms:created>
  <dcterms:modified xsi:type="dcterms:W3CDTF">2023-01-05T15:53:00Z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